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D4B02" w14:textId="545D161D" w:rsidR="00F22CCB" w:rsidRDefault="002E10CB" w:rsidP="00692C59">
      <w:pPr>
        <w:spacing w:before="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. B</w:t>
      </w: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iet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ergemeinschaftserklärung</w:t>
      </w:r>
    </w:p>
    <w:p w14:paraId="25BEBC48" w14:textId="436043F9" w:rsidR="00092C81" w:rsidRPr="00F22CCB" w:rsidRDefault="00092C81" w:rsidP="00692C59">
      <w:pPr>
        <w:spacing w:before="80" w:after="180"/>
        <w:jc w:val="both"/>
        <w:rPr>
          <w:b/>
        </w:rPr>
      </w:pPr>
      <w:r w:rsidRPr="007B6CB6">
        <w:rPr>
          <w:b/>
          <w:u w:val="single"/>
        </w:rPr>
        <w:t>Hinweis:</w:t>
      </w:r>
      <w:r w:rsidR="00F22CCB">
        <w:rPr>
          <w:b/>
        </w:rPr>
        <w:t xml:space="preserve"> </w:t>
      </w:r>
      <w:r w:rsidRPr="007B6CB6">
        <w:rPr>
          <w:b/>
        </w:rPr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</w:t>
      </w:r>
      <w:r w:rsidR="00122FCC">
        <w:rPr>
          <w:b/>
        </w:rPr>
        <w:t xml:space="preserve"> am Ende der Erklärung mit den Namen der jeweils Vertretungsberechtigten </w:t>
      </w:r>
      <w:r w:rsidRPr="007B6CB6">
        <w:rPr>
          <w:b/>
        </w:rPr>
        <w:t>vom Bevollmächtigten</w:t>
      </w:r>
      <w:r w:rsidR="001B7D19">
        <w:rPr>
          <w:b/>
        </w:rPr>
        <w:t xml:space="preserve"> sowie den Mitgliedern</w:t>
      </w:r>
      <w:r w:rsidRPr="007B6CB6">
        <w:rPr>
          <w:b/>
        </w:rPr>
        <w:t xml:space="preserve"> der </w:t>
      </w:r>
      <w:r w:rsidR="005124F0">
        <w:rPr>
          <w:b/>
        </w:rPr>
        <w:t>Biet</w:t>
      </w:r>
      <w:r w:rsidR="00974B4A">
        <w:rPr>
          <w:b/>
        </w:rPr>
        <w:t>ergemeinschaft</w:t>
      </w:r>
      <w:r w:rsidRPr="007B6CB6">
        <w:rPr>
          <w:b/>
        </w:rPr>
        <w:t xml:space="preserve"> </w:t>
      </w:r>
      <w:r w:rsidR="00122FCC">
        <w:rPr>
          <w:b/>
        </w:rPr>
        <w:t>zu bestätigen</w:t>
      </w:r>
      <w:r w:rsidRPr="007B6CB6">
        <w:rPr>
          <w:b/>
        </w:rPr>
        <w:t>.</w:t>
      </w:r>
      <w:r w:rsidR="00F46BC5">
        <w:rPr>
          <w:b/>
        </w:rPr>
        <w:t xml:space="preserve"> </w:t>
      </w:r>
    </w:p>
    <w:tbl>
      <w:tblPr>
        <w:tblStyle w:val="Tabellenraster"/>
        <w:tblW w:w="0" w:type="auto"/>
        <w:tblBorders>
          <w:insideH w:val="single" w:sz="4" w:space="0" w:color="004994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F22CCB" w14:paraId="5D4F9C82" w14:textId="77777777" w:rsidTr="00692C59">
        <w:trPr>
          <w:trHeight w:val="17"/>
        </w:trPr>
        <w:tc>
          <w:tcPr>
            <w:tcW w:w="4530" w:type="dxa"/>
          </w:tcPr>
          <w:p w14:paraId="3A5BC3DD" w14:textId="12D84EFC" w:rsidR="00F22CCB" w:rsidRPr="00A73469" w:rsidRDefault="00F22CCB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>Name der B</w:t>
            </w:r>
            <w:r w:rsidR="005124F0">
              <w:rPr>
                <w:b/>
              </w:rPr>
              <w:t>iet</w:t>
            </w:r>
            <w:r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6D75DA96" w14:textId="77777777" w:rsidR="00F22CCB" w:rsidRDefault="00F22CCB" w:rsidP="00692C59">
            <w:pPr>
              <w:spacing w:before="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D95070" w14:paraId="4D7DF85E" w14:textId="77777777" w:rsidTr="00692C59">
        <w:trPr>
          <w:trHeight w:val="17"/>
        </w:trPr>
        <w:tc>
          <w:tcPr>
            <w:tcW w:w="4530" w:type="dxa"/>
          </w:tcPr>
          <w:p w14:paraId="55341D47" w14:textId="1CF2E1CB" w:rsidR="00D95070" w:rsidRDefault="003559CC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 xml:space="preserve">Die </w:t>
            </w:r>
            <w:r w:rsidR="00D95070">
              <w:rPr>
                <w:b/>
              </w:rPr>
              <w:t xml:space="preserve">Erklärung </w:t>
            </w:r>
            <w:r>
              <w:rPr>
                <w:b/>
              </w:rPr>
              <w:t>betrifft folgendes</w:t>
            </w:r>
            <w:r w:rsidR="00D95070">
              <w:rPr>
                <w:b/>
              </w:rPr>
              <w:t xml:space="preserve"> Vergabeverfahren </w:t>
            </w:r>
          </w:p>
          <w:p w14:paraId="64CD09BC" w14:textId="3D9B77CE" w:rsidR="00D95070" w:rsidRDefault="00D95070" w:rsidP="005124F0">
            <w:pPr>
              <w:spacing w:before="80" w:after="180"/>
              <w:jc w:val="both"/>
              <w:rPr>
                <w:b/>
              </w:rPr>
            </w:pPr>
          </w:p>
        </w:tc>
        <w:tc>
          <w:tcPr>
            <w:tcW w:w="4530" w:type="dxa"/>
          </w:tcPr>
          <w:p w14:paraId="11B6853D" w14:textId="77777777" w:rsidR="00D95070" w:rsidRDefault="00D95070" w:rsidP="00692C59">
            <w:pPr>
              <w:spacing w:before="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8FB587A" w14:textId="094DBCA5" w:rsidR="00D95070" w:rsidRPr="00D95070" w:rsidRDefault="00D95070" w:rsidP="00692C59">
            <w:pPr>
              <w:spacing w:before="80" w:after="180"/>
              <w:jc w:val="both"/>
              <w:rPr>
                <w:bCs/>
                <w:lang w:eastAsia="de-DE"/>
              </w:rPr>
            </w:pPr>
            <w:r w:rsidRPr="00D95070">
              <w:rPr>
                <w:bCs/>
              </w:rPr>
              <w:t xml:space="preserve">(bitte Verfahrensname und </w:t>
            </w:r>
            <w:r>
              <w:rPr>
                <w:bCs/>
              </w:rPr>
              <w:t>-n</w:t>
            </w:r>
            <w:r w:rsidRPr="00D95070">
              <w:rPr>
                <w:bCs/>
              </w:rPr>
              <w:t>ummer angeben)</w:t>
            </w:r>
          </w:p>
        </w:tc>
      </w:tr>
    </w:tbl>
    <w:p w14:paraId="75CE651A" w14:textId="77777777" w:rsidR="00F80027" w:rsidRDefault="00F80027" w:rsidP="00692C59">
      <w:pPr>
        <w:spacing w:before="80" w:after="180"/>
        <w:jc w:val="both"/>
        <w:rPr>
          <w:lang w:eastAsia="de-DE"/>
        </w:rPr>
      </w:pPr>
    </w:p>
    <w:tbl>
      <w:tblPr>
        <w:tblpPr w:leftFromText="141" w:rightFromText="141" w:vertAnchor="text" w:tblpX="-39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7"/>
        <w:gridCol w:w="2160"/>
        <w:gridCol w:w="4060"/>
      </w:tblGrid>
      <w:tr w:rsidR="00092C81" w:rsidRPr="007B6CB6" w14:paraId="31E7A1CA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BC5641B" w14:textId="6372FC5B" w:rsidR="00092C81" w:rsidRPr="007B6CB6" w:rsidRDefault="00092C81" w:rsidP="005124F0">
            <w:pPr>
              <w:spacing w:before="80" w:after="180"/>
            </w:pPr>
            <w:r>
              <w:rPr>
                <w:b/>
                <w:bCs/>
              </w:rPr>
              <w:t xml:space="preserve">Bieter </w:t>
            </w:r>
            <w:r w:rsidRPr="007B6CB6">
              <w:t xml:space="preserve">und zugleich </w:t>
            </w:r>
            <w:r w:rsidRPr="007B6CB6">
              <w:rPr>
                <w:b/>
                <w:bCs/>
              </w:rPr>
              <w:t>Bevollmächtigter</w:t>
            </w:r>
            <w:r w:rsidRPr="007B6CB6">
              <w:t xml:space="preserve"> der </w:t>
            </w:r>
            <w:r w:rsidR="00974B4A">
              <w:t>B</w:t>
            </w:r>
            <w:r w:rsidR="005124F0">
              <w:t>iet</w:t>
            </w:r>
            <w:r w:rsidR="00974B4A">
              <w:t>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4E9E1E86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2305D5C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803D18C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36A271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1029DA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4C669F8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4235A5B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58A9BDC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18A230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B6DE6A1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5F8801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F229D92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E039FD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3C17BE9E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8658D0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9582576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25A217FB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567EB22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74FB95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0A160E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3FCDF8C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>
              <w:rPr>
                <w:lang w:val="it-IT"/>
              </w:rPr>
              <w:t>T</w:t>
            </w:r>
            <w:r w:rsidRPr="007B6CB6">
              <w:rPr>
                <w:lang w:val="it-IT"/>
              </w:rPr>
              <w:t>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718A3C7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F99FBB6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8856930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1212D9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0DE6A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684185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215A1D6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927D42A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8030283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0C4CC24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7F6E38A9" w14:textId="552CABAD" w:rsidR="004A3792" w:rsidRPr="007B6CB6" w:rsidRDefault="00092C81" w:rsidP="00781A88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proofErr w:type="gramStart"/>
            <w:r w:rsidR="005124F0">
              <w:t>Bietergemeinschaft</w:t>
            </w:r>
            <w:r w:rsidR="005124F0" w:rsidRPr="007B6CB6">
              <w:t xml:space="preserve"> </w:t>
            </w:r>
            <w:r w:rsidRPr="007B6CB6">
              <w:t>:</w:t>
            </w:r>
            <w:proofErr w:type="gramEnd"/>
          </w:p>
        </w:tc>
        <w:tc>
          <w:tcPr>
            <w:tcW w:w="2160" w:type="dxa"/>
          </w:tcPr>
          <w:p w14:paraId="4280A81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5CBCC455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F7DD2E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28D8640F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0836B4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CB6E50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B690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911B893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7E2972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ACD6C0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ACDF90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7CABD8D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7D6B36D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2AE10FA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103ED78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AD7297B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B5F266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C512BA4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D4C758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EBA0BF4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26977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230B8DD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3FE0F9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67EE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307F7E9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6277D4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954F5C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54A9FFC8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8C67E4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1E6ABA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6761080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FAE7E0D" w14:textId="36B32C05" w:rsidR="00974B4A" w:rsidRPr="007B6CB6" w:rsidRDefault="00974B4A" w:rsidP="00692C59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proofErr w:type="gramStart"/>
            <w:r w:rsidR="005124F0">
              <w:t>Bietergemeinschaft</w:t>
            </w:r>
            <w:r w:rsidR="005124F0" w:rsidRPr="007B6CB6">
              <w:t xml:space="preserve"> </w:t>
            </w:r>
            <w:r w:rsidRPr="007B6CB6">
              <w:t>:</w:t>
            </w:r>
            <w:proofErr w:type="gramEnd"/>
          </w:p>
        </w:tc>
        <w:tc>
          <w:tcPr>
            <w:tcW w:w="2160" w:type="dxa"/>
          </w:tcPr>
          <w:p w14:paraId="542697A8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6794E730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0FF62C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A63E63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5831B5A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BD29F6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B2E787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707E91FD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2B3923E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DFE2DC2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F55B642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0D14DEB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58A70989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B25AC75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EC22635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3DCCD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6BE7CC76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369BB6D7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7BA73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07966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97E1618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052280F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289469E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E61634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23EEC2CD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9B3FA42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68311E9D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60AF980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B68784C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DBCC16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</w:tbl>
    <w:p w14:paraId="470A6FDE" w14:textId="42520771" w:rsidR="00092C81" w:rsidRPr="00082B95" w:rsidRDefault="00092C81" w:rsidP="00692C59">
      <w:pPr>
        <w:spacing w:before="80" w:after="180"/>
        <w:jc w:val="both"/>
        <w:rPr>
          <w:b/>
        </w:rPr>
      </w:pPr>
      <w:r w:rsidRPr="00082B95">
        <w:rPr>
          <w:b/>
        </w:rPr>
        <w:t xml:space="preserve">Bevollmächtigung der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</w:p>
    <w:p w14:paraId="225E38B8" w14:textId="4B46D124" w:rsidR="00092C81" w:rsidRPr="007B6CB6" w:rsidRDefault="00092C81" w:rsidP="00692C59">
      <w:pPr>
        <w:spacing w:before="80" w:after="180"/>
        <w:ind w:left="1411" w:hanging="1411"/>
        <w:jc w:val="both"/>
        <w:rPr>
          <w:b/>
        </w:rPr>
      </w:pPr>
      <w:r w:rsidRPr="007B6CB6">
        <w:rPr>
          <w:b/>
          <w:u w:val="single"/>
        </w:rPr>
        <w:t>Hinweis:</w:t>
      </w:r>
      <w:r w:rsidRPr="007B6CB6">
        <w:rPr>
          <w:b/>
        </w:rPr>
        <w:tab/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 </w:t>
      </w:r>
      <w:r w:rsidR="00437B0D">
        <w:rPr>
          <w:b/>
        </w:rPr>
        <w:t>der Name des jeweils Vertretungsberechtigten darunter zu setzen</w:t>
      </w:r>
      <w:r w:rsidRPr="007B6CB6">
        <w:rPr>
          <w:b/>
        </w:rPr>
        <w:t>.</w:t>
      </w:r>
    </w:p>
    <w:p w14:paraId="5610554D" w14:textId="65F63B49" w:rsidR="00092C81" w:rsidRDefault="00092C81" w:rsidP="00692C59">
      <w:pPr>
        <w:spacing w:before="80" w:after="180"/>
        <w:jc w:val="both"/>
      </w:pPr>
      <w:r w:rsidRPr="007B6CB6">
        <w:t xml:space="preserve">Mit dieser Vollmacht beauftragen wir das oben als Bevollmächtigter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benannte Mitglied im Namen und Auftrag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</w:t>
      </w:r>
    </w:p>
    <w:p w14:paraId="4BA555D2" w14:textId="0EC28BB9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rechtsverbindlichen Abgabe</w:t>
      </w:r>
      <w:r>
        <w:t xml:space="preserve"> des</w:t>
      </w:r>
      <w:r w:rsidRPr="007B6CB6">
        <w:t xml:space="preserve"> Angebots,</w:t>
      </w:r>
    </w:p>
    <w:p w14:paraId="20DA33E1" w14:textId="77777777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 Abschluss u</w:t>
      </w:r>
      <w:r>
        <w:t>nd Vertragsdurchführung,</w:t>
      </w:r>
    </w:p>
    <w:p w14:paraId="0C0F5C8A" w14:textId="77777777" w:rsid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Abgabe und Entgegennahme von Erklärungen sowie zur Vor</w:t>
      </w:r>
      <w:r>
        <w:t>nahme von Verfahrenshandlungen,</w:t>
      </w:r>
    </w:p>
    <w:p w14:paraId="524531B1" w14:textId="0C5DF868" w:rsidR="00092C81" w:rsidRP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E36715">
        <w:rPr>
          <w:rFonts w:cs="Arial"/>
        </w:rPr>
        <w:t>zur Entgegennahme von Zahlungen mit uneingeschränkter Wirkung für jedes Mitglied.</w:t>
      </w:r>
    </w:p>
    <w:p w14:paraId="43902559" w14:textId="0ECF5D9D" w:rsidR="00092C81" w:rsidRDefault="00092C81" w:rsidP="00692C59">
      <w:pPr>
        <w:spacing w:before="80" w:after="180"/>
        <w:jc w:val="both"/>
      </w:pPr>
      <w:r>
        <w:t>Die Mitglieder</w:t>
      </w:r>
      <w:r w:rsidRPr="007B6CB6">
        <w:t xml:space="preserve">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</w:t>
      </w:r>
      <w:r>
        <w:t>bestätigen</w:t>
      </w:r>
      <w:r w:rsidRPr="007B6CB6">
        <w:t xml:space="preserve">, dass alle Mitglieder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dem Auftraggeber gegenüber gesamtschuldnerisch haften.</w:t>
      </w:r>
    </w:p>
    <w:p w14:paraId="2851A12F" w14:textId="72BF9CF2" w:rsidR="004A3792" w:rsidRDefault="00437B0D" w:rsidP="00692C59">
      <w:pPr>
        <w:spacing w:before="80" w:after="180"/>
        <w:jc w:val="both"/>
        <w:rPr>
          <w:b/>
        </w:rPr>
      </w:pPr>
      <w:r>
        <w:t xml:space="preserve">Der Bevollmächtigte der </w:t>
      </w:r>
      <w:r w:rsidR="00AA57D6">
        <w:t>B</w:t>
      </w:r>
      <w:r w:rsidR="005124F0">
        <w:t>iet</w:t>
      </w:r>
      <w:r w:rsidR="00AA57D6">
        <w:t>ergemeinschaft</w:t>
      </w:r>
      <w:r>
        <w:t xml:space="preserve"> stimmt dem vorgenannten </w:t>
      </w:r>
      <w:proofErr w:type="spellStart"/>
      <w:r>
        <w:t>Vollmachtsumfang</w:t>
      </w:r>
      <w:proofErr w:type="spellEnd"/>
      <w:r>
        <w:t xml:space="preserve"> zu.</w:t>
      </w:r>
    </w:p>
    <w:p w14:paraId="0BF59D34" w14:textId="459F19AF" w:rsidR="00092C81" w:rsidRDefault="00092C81" w:rsidP="00692C59">
      <w:pPr>
        <w:spacing w:before="80" w:after="180"/>
        <w:jc w:val="both"/>
        <w:rPr>
          <w:b/>
        </w:rPr>
      </w:pPr>
      <w:r w:rsidRPr="007B6CB6">
        <w:rPr>
          <w:b/>
        </w:rPr>
        <w:t xml:space="preserve">Mitglieder der </w:t>
      </w:r>
      <w:r w:rsidR="00AA57D6">
        <w:rPr>
          <w:b/>
        </w:rPr>
        <w:t>B</w:t>
      </w:r>
      <w:r w:rsidR="005124F0">
        <w:rPr>
          <w:b/>
        </w:rPr>
        <w:t>iet</w:t>
      </w:r>
      <w:r w:rsidR="00AA57D6">
        <w:rPr>
          <w:b/>
        </w:rPr>
        <w:t>ergemeinschaft</w:t>
      </w:r>
      <w:r>
        <w:rPr>
          <w:b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81A88" w:rsidRPr="00781A88" w14:paraId="60CA27EB" w14:textId="77777777" w:rsidTr="00781A88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1992D281" w14:textId="30826E85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0A26359" w14:textId="68846CC1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22F9817D" w14:textId="77777777" w:rsidTr="00781A88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66A535D" w14:textId="05280C7E" w:rsidR="00781A88" w:rsidRPr="00781A88" w:rsidRDefault="00781A88" w:rsidP="00692C59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0CED53" w14:textId="716D96B8" w:rsidR="00781A88" w:rsidRPr="00781A88" w:rsidRDefault="00781A88" w:rsidP="00692C59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bevollmächtigten Mitglieds</w:t>
            </w:r>
          </w:p>
        </w:tc>
      </w:tr>
      <w:tr w:rsidR="00781A88" w:rsidRPr="00781A88" w14:paraId="4243FC12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AEC638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9B3D01F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3204439B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52A0AF7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F38A0E" w14:textId="4AD0C040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  <w:tr w:rsidR="00781A88" w:rsidRPr="00781A88" w14:paraId="057B998B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20739815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D9E1AE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74705827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71BE19BF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24EEB3B1" w14:textId="77777777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</w:tbl>
    <w:p w14:paraId="7011FF7F" w14:textId="798C7C1E" w:rsidR="00AA57D6" w:rsidRPr="00761922" w:rsidRDefault="00AA57D6" w:rsidP="00692C59">
      <w:pPr>
        <w:spacing w:before="80" w:after="180"/>
        <w:ind w:left="4963" w:hanging="4963"/>
        <w:jc w:val="both"/>
      </w:pPr>
    </w:p>
    <w:sectPr w:rsidR="00AA57D6" w:rsidRPr="00761922" w:rsidSect="002D669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ECDBA" w14:textId="77777777" w:rsidR="00FC22A8" w:rsidRDefault="00FC22A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9B2B1" w14:textId="77EFCF2D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553E" w14:textId="61BE2A42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3C733" w14:textId="77777777" w:rsidR="00FC22A8" w:rsidRDefault="00FC22A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FDBB" w14:textId="11B8D9DD" w:rsidR="00781A88" w:rsidRDefault="00781A88" w:rsidP="00781A88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30CDC4F4" wp14:editId="6109A333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316D4" w14:textId="7D55B1D6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B94555A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9BB0FB7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67CA06DF"/>
    <w:multiLevelType w:val="hybridMultilevel"/>
    <w:tmpl w:val="9F225502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1946799">
    <w:abstractNumId w:val="14"/>
  </w:num>
  <w:num w:numId="2" w16cid:durableId="1712218942">
    <w:abstractNumId w:val="12"/>
  </w:num>
  <w:num w:numId="3" w16cid:durableId="1760248709">
    <w:abstractNumId w:val="4"/>
  </w:num>
  <w:num w:numId="4" w16cid:durableId="563102331">
    <w:abstractNumId w:val="10"/>
  </w:num>
  <w:num w:numId="5" w16cid:durableId="785202118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844856975">
    <w:abstractNumId w:val="11"/>
  </w:num>
  <w:num w:numId="7" w16cid:durableId="16805766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891580189">
    <w:abstractNumId w:val="2"/>
  </w:num>
  <w:num w:numId="9" w16cid:durableId="1753811900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03310007">
    <w:abstractNumId w:val="4"/>
  </w:num>
  <w:num w:numId="11" w16cid:durableId="74792360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2048480974">
    <w:abstractNumId w:val="3"/>
  </w:num>
  <w:num w:numId="13" w16cid:durableId="213469967">
    <w:abstractNumId w:val="0"/>
  </w:num>
  <w:num w:numId="14" w16cid:durableId="1234899998">
    <w:abstractNumId w:val="6"/>
  </w:num>
  <w:num w:numId="15" w16cid:durableId="229968358">
    <w:abstractNumId w:val="5"/>
  </w:num>
  <w:num w:numId="16" w16cid:durableId="1979189317">
    <w:abstractNumId w:val="1"/>
  </w:num>
  <w:num w:numId="17" w16cid:durableId="1893030025">
    <w:abstractNumId w:val="7"/>
  </w:num>
  <w:num w:numId="18" w16cid:durableId="1594820558">
    <w:abstractNumId w:val="9"/>
  </w:num>
  <w:num w:numId="19" w16cid:durableId="1679190027">
    <w:abstractNumId w:val="8"/>
  </w:num>
  <w:num w:numId="20" w16cid:durableId="772438366">
    <w:abstractNumId w:val="12"/>
  </w:num>
  <w:num w:numId="21" w16cid:durableId="474599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3yVMOEwcYtK1RGzA/EpC8XzME3FUgpk1e8Am2vO1th1Dc+svFaVLqaM5ZbPlZ9L60x8s2nIYPFl9WJPnsB2zhQ==" w:salt="0bvG6AYnXmUVT1iIXSNCag=="/>
  <w:defaultTabStop w:val="709"/>
  <w:autoHyphenation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1442A"/>
    <w:rsid w:val="00017149"/>
    <w:rsid w:val="00017835"/>
    <w:rsid w:val="00021CA3"/>
    <w:rsid w:val="000252EF"/>
    <w:rsid w:val="00025D0A"/>
    <w:rsid w:val="00030355"/>
    <w:rsid w:val="00030E29"/>
    <w:rsid w:val="0003202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53B"/>
    <w:rsid w:val="00077BFD"/>
    <w:rsid w:val="00092C81"/>
    <w:rsid w:val="000935B0"/>
    <w:rsid w:val="000A0185"/>
    <w:rsid w:val="000A3131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2351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935"/>
    <w:rsid w:val="001954FB"/>
    <w:rsid w:val="00197269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D6693"/>
    <w:rsid w:val="002E10CB"/>
    <w:rsid w:val="002E18FB"/>
    <w:rsid w:val="002E2B59"/>
    <w:rsid w:val="002E7470"/>
    <w:rsid w:val="002F42AD"/>
    <w:rsid w:val="00301481"/>
    <w:rsid w:val="003014CF"/>
    <w:rsid w:val="003416D5"/>
    <w:rsid w:val="003443B4"/>
    <w:rsid w:val="003555FE"/>
    <w:rsid w:val="003559CC"/>
    <w:rsid w:val="003654AE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02F"/>
    <w:rsid w:val="003C2E39"/>
    <w:rsid w:val="003C2FED"/>
    <w:rsid w:val="003D338A"/>
    <w:rsid w:val="003D4DAE"/>
    <w:rsid w:val="003E6C83"/>
    <w:rsid w:val="003F184B"/>
    <w:rsid w:val="003F2916"/>
    <w:rsid w:val="003F7CBF"/>
    <w:rsid w:val="0041411A"/>
    <w:rsid w:val="00417367"/>
    <w:rsid w:val="004216A1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77F5B"/>
    <w:rsid w:val="00483693"/>
    <w:rsid w:val="00486BA9"/>
    <w:rsid w:val="00494C0B"/>
    <w:rsid w:val="0049576E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124F0"/>
    <w:rsid w:val="00514FC3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FC3"/>
    <w:rsid w:val="005F5328"/>
    <w:rsid w:val="005F60BC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90ACA"/>
    <w:rsid w:val="00691361"/>
    <w:rsid w:val="00692C59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4D81"/>
    <w:rsid w:val="006F55B4"/>
    <w:rsid w:val="006F75CE"/>
    <w:rsid w:val="007012C9"/>
    <w:rsid w:val="0070255E"/>
    <w:rsid w:val="00702635"/>
    <w:rsid w:val="007123B7"/>
    <w:rsid w:val="00714593"/>
    <w:rsid w:val="0072116A"/>
    <w:rsid w:val="007229E2"/>
    <w:rsid w:val="00723444"/>
    <w:rsid w:val="00723F8F"/>
    <w:rsid w:val="0072732E"/>
    <w:rsid w:val="0073139B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1A88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1730A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0AEA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51111"/>
    <w:rsid w:val="009635D4"/>
    <w:rsid w:val="009651E9"/>
    <w:rsid w:val="00974B4A"/>
    <w:rsid w:val="00981222"/>
    <w:rsid w:val="00995474"/>
    <w:rsid w:val="009A12F4"/>
    <w:rsid w:val="009A4264"/>
    <w:rsid w:val="009B3930"/>
    <w:rsid w:val="009C28E1"/>
    <w:rsid w:val="009C366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24DB8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2A8C"/>
    <w:rsid w:val="00AD1B5D"/>
    <w:rsid w:val="00AD2867"/>
    <w:rsid w:val="00AD3C66"/>
    <w:rsid w:val="00AE4F4C"/>
    <w:rsid w:val="00AE6C75"/>
    <w:rsid w:val="00AF2C6A"/>
    <w:rsid w:val="00AF4986"/>
    <w:rsid w:val="00AF6E4F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755A"/>
    <w:rsid w:val="00BC0364"/>
    <w:rsid w:val="00BC25D7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35E9A"/>
    <w:rsid w:val="00C40085"/>
    <w:rsid w:val="00C445AD"/>
    <w:rsid w:val="00C53F38"/>
    <w:rsid w:val="00C55C36"/>
    <w:rsid w:val="00C56688"/>
    <w:rsid w:val="00C7277E"/>
    <w:rsid w:val="00C73969"/>
    <w:rsid w:val="00C77E87"/>
    <w:rsid w:val="00C92B38"/>
    <w:rsid w:val="00C965D6"/>
    <w:rsid w:val="00CB401B"/>
    <w:rsid w:val="00CC557F"/>
    <w:rsid w:val="00CE783D"/>
    <w:rsid w:val="00CF08E4"/>
    <w:rsid w:val="00CF3DA0"/>
    <w:rsid w:val="00CF517A"/>
    <w:rsid w:val="00D03281"/>
    <w:rsid w:val="00D06A5F"/>
    <w:rsid w:val="00D17C1E"/>
    <w:rsid w:val="00D200E3"/>
    <w:rsid w:val="00D255F5"/>
    <w:rsid w:val="00D26C33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90B14"/>
    <w:rsid w:val="00D93A2E"/>
    <w:rsid w:val="00D95070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19BE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92634"/>
    <w:rsid w:val="00EB0A66"/>
    <w:rsid w:val="00EC15D1"/>
    <w:rsid w:val="00ED11D7"/>
    <w:rsid w:val="00ED3A85"/>
    <w:rsid w:val="00ED7591"/>
    <w:rsid w:val="00EE25EB"/>
    <w:rsid w:val="00EF05EB"/>
    <w:rsid w:val="00EF549C"/>
    <w:rsid w:val="00F0642C"/>
    <w:rsid w:val="00F1196B"/>
    <w:rsid w:val="00F13C0B"/>
    <w:rsid w:val="00F1479E"/>
    <w:rsid w:val="00F21FEB"/>
    <w:rsid w:val="00F22CCB"/>
    <w:rsid w:val="00F248EC"/>
    <w:rsid w:val="00F4398A"/>
    <w:rsid w:val="00F46BC5"/>
    <w:rsid w:val="00F602B6"/>
    <w:rsid w:val="00F61A37"/>
    <w:rsid w:val="00F70EEE"/>
    <w:rsid w:val="00F7325C"/>
    <w:rsid w:val="00F80027"/>
    <w:rsid w:val="00F84685"/>
    <w:rsid w:val="00F90D59"/>
    <w:rsid w:val="00F93919"/>
    <w:rsid w:val="00FA022B"/>
    <w:rsid w:val="00FA10EF"/>
    <w:rsid w:val="00FA4DE9"/>
    <w:rsid w:val="00FB4589"/>
    <w:rsid w:val="00FB7B24"/>
    <w:rsid w:val="00FC22A8"/>
    <w:rsid w:val="00FC298F"/>
    <w:rsid w:val="00FD29FB"/>
    <w:rsid w:val="00FD4278"/>
    <w:rsid w:val="00FE4C6E"/>
    <w:rsid w:val="00FE6D86"/>
    <w:rsid w:val="00FF1437"/>
    <w:rsid w:val="00FF270D"/>
    <w:rsid w:val="00FF59B8"/>
    <w:rsid w:val="6185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5521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D9507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DEFD20CE8E7D488639C8DDA84EF479" ma:contentTypeVersion="3" ma:contentTypeDescription="Ein neues Dokument erstellen." ma:contentTypeScope="" ma:versionID="0d66cd668a87095de23a190d67242321">
  <xsd:schema xmlns:xsd="http://www.w3.org/2001/XMLSchema" xmlns:xs="http://www.w3.org/2001/XMLSchema" xmlns:p="http://schemas.microsoft.com/office/2006/metadata/properties" xmlns:ns2="9633be99-3041-438e-b139-24e33675f20a" targetNamespace="http://schemas.microsoft.com/office/2006/metadata/properties" ma:root="true" ma:fieldsID="fb88b62605f9f2c5f7ae0c755434bcd3" ns2:_="">
    <xsd:import namespace="9633be99-3041-438e-b139-24e33675f2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3be99-3041-438e-b139-24e33675f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15BEBA-E607-4416-B022-9786A2FA8465}">
  <ds:schemaRefs>
    <ds:schemaRef ds:uri="http://schemas.microsoft.com/office/2006/metadata/properties"/>
    <ds:schemaRef ds:uri="http://schemas.microsoft.com/office/infopath/2007/PartnerControls"/>
    <ds:schemaRef ds:uri="e598ecbf-e523-40e7-beae-5afb8b7ce58f"/>
  </ds:schemaRefs>
</ds:datastoreItem>
</file>

<file path=customXml/itemProps2.xml><?xml version="1.0" encoding="utf-8"?>
<ds:datastoreItem xmlns:ds="http://schemas.openxmlformats.org/officeDocument/2006/customXml" ds:itemID="{DC65E151-C754-4FC5-B23F-926C0C5B1C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EEA877-345B-48AD-8E43-CCFD723801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EC01F5-021A-4AD2-8940-3C4616A8F75E}"/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357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Kania, Jenny</cp:lastModifiedBy>
  <cp:revision>14</cp:revision>
  <cp:lastPrinted>2019-02-07T07:46:00Z</cp:lastPrinted>
  <dcterms:created xsi:type="dcterms:W3CDTF">2024-11-25T12:33:00Z</dcterms:created>
  <dcterms:modified xsi:type="dcterms:W3CDTF">2025-06-05T13:32:00Z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0x0101008BDEFD20CE8E7D488639C8DDA84EF479</vt:lpwstr>
  </property>
  <property fmtid="{D5CDD505-2E9C-101B-9397-08002B2CF9AE}" pid="5" name="Order">
    <vt:r8>186600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2024-11-25T12:33:30Z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328eddd8-edce-4b3f-b415-300dc706acc2</vt:lpwstr>
  </property>
  <property fmtid="{D5CDD505-2E9C-101B-9397-08002B2CF9AE}" pid="12" name="MSIP_Label_7545839c-a198-4d87-a0d2-c07b8aa32614_ContentBits">
    <vt:lpwstr>0</vt:lpwstr>
  </property>
  <property fmtid="{D5CDD505-2E9C-101B-9397-08002B2CF9AE}" pid="13" name="MediaServiceImageTags">
    <vt:lpwstr/>
  </property>
</Properties>
</file>